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63DE1" w14:textId="77777777" w:rsidR="003241D6" w:rsidRDefault="003241D6" w:rsidP="003241D6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SOO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0C40DBB3" w14:textId="77777777" w:rsidR="003241D6" w:rsidRDefault="003241D6" w:rsidP="003241D6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F39185A" w14:textId="77777777" w:rsidR="003241D6" w:rsidRDefault="003241D6" w:rsidP="003241D6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C68029F" w14:textId="77777777" w:rsidR="003241D6" w:rsidRDefault="003241D6" w:rsidP="003241D6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7D396400" w14:textId="77777777" w:rsidR="003241D6" w:rsidRDefault="003241D6" w:rsidP="003241D6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DBE56D4" w14:textId="77777777" w:rsidR="003241D6" w:rsidRDefault="003241D6" w:rsidP="003241D6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p.250)</w:t>
      </w:r>
    </w:p>
    <w:p w14:paraId="2A15BC30" w14:textId="77777777" w:rsidR="003241D6" w:rsidRDefault="003241D6" w:rsidP="003241D6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EE1479E" w14:textId="77777777" w:rsidR="003241D6" w:rsidRDefault="003241D6" w:rsidP="003241D6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43854B7E" w14:textId="77777777" w:rsidR="003241D6" w:rsidRDefault="003241D6" w:rsidP="003241D6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6BAE0B78" w14:textId="77777777" w:rsidR="003241D6" w:rsidRDefault="003241D6" w:rsidP="003241D6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April 2022</w:t>
      </w:r>
    </w:p>
    <w:p w14:paraId="060D8B5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892F7" w14:textId="77777777" w:rsidR="003241D6" w:rsidRDefault="003241D6" w:rsidP="009139A6">
      <w:r>
        <w:separator/>
      </w:r>
    </w:p>
  </w:endnote>
  <w:endnote w:type="continuationSeparator" w:id="0">
    <w:p w14:paraId="2A3DA0D1" w14:textId="77777777" w:rsidR="003241D6" w:rsidRDefault="003241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8C3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38BF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B96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79E63" w14:textId="77777777" w:rsidR="003241D6" w:rsidRDefault="003241D6" w:rsidP="009139A6">
      <w:r>
        <w:separator/>
      </w:r>
    </w:p>
  </w:footnote>
  <w:footnote w:type="continuationSeparator" w:id="0">
    <w:p w14:paraId="0607EAEB" w14:textId="77777777" w:rsidR="003241D6" w:rsidRDefault="003241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C4C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949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25F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1D6"/>
    <w:rsid w:val="000666E0"/>
    <w:rsid w:val="002510B7"/>
    <w:rsid w:val="003241D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D3A24"/>
  <w15:chartTrackingRefBased/>
  <w15:docId w15:val="{FE8BFDC8-3F95-4AFB-95CF-9F0EA330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1D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2022-04-26T13:17:00Z</dcterms:created>
  <dcterms:modified xsi:type="dcterms:W3CDTF">2022-04-26T13:17:00Z</dcterms:modified>
</cp:coreProperties>
</file>